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79D3C" w14:textId="36482C6B" w:rsidR="006B2F86" w:rsidRDefault="00A700A8" w:rsidP="00E71FC3">
      <w:pPr>
        <w:pStyle w:val="NoSpacing"/>
      </w:pPr>
      <w:r>
        <w:rPr>
          <w:u w:val="single"/>
        </w:rPr>
        <w:t>William BLOUNDELL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09DCE801" w14:textId="7ABD2DC0" w:rsidR="00A700A8" w:rsidRDefault="00A700A8" w:rsidP="00E71FC3">
      <w:pPr>
        <w:pStyle w:val="NoSpacing"/>
      </w:pPr>
    </w:p>
    <w:p w14:paraId="46911237" w14:textId="46749E5F" w:rsidR="00A700A8" w:rsidRDefault="00A700A8" w:rsidP="00E71FC3">
      <w:pPr>
        <w:pStyle w:val="NoSpacing"/>
      </w:pPr>
    </w:p>
    <w:p w14:paraId="02EC8CEA" w14:textId="66FE5E6B" w:rsidR="00A700A8" w:rsidRDefault="00A700A8" w:rsidP="00E71FC3">
      <w:pPr>
        <w:pStyle w:val="NoSpacing"/>
      </w:pPr>
      <w:r>
        <w:t xml:space="preserve">Son of Martin </w:t>
      </w:r>
      <w:proofErr w:type="spellStart"/>
      <w:r>
        <w:t>Bloundell</w:t>
      </w:r>
      <w:proofErr w:type="spellEnd"/>
      <w:r>
        <w:t xml:space="preserve"> of London, fruiterer(q.v.), and his wife, Johanna(q.v.).</w:t>
      </w:r>
    </w:p>
    <w:p w14:paraId="47790C3B" w14:textId="3E514FAF" w:rsidR="00A700A8" w:rsidRDefault="00A700A8" w:rsidP="00E71FC3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I pp.278-81)</w:t>
      </w:r>
    </w:p>
    <w:p w14:paraId="506ABC86" w14:textId="29CF3341" w:rsidR="00A700A8" w:rsidRDefault="00A700A8" w:rsidP="00E71FC3">
      <w:pPr>
        <w:pStyle w:val="NoSpacing"/>
      </w:pPr>
    </w:p>
    <w:p w14:paraId="0CEDFE89" w14:textId="214A90E8" w:rsidR="00A700A8" w:rsidRDefault="00A700A8" w:rsidP="00E71FC3">
      <w:pPr>
        <w:pStyle w:val="NoSpacing"/>
      </w:pPr>
    </w:p>
    <w:p w14:paraId="44A5E488" w14:textId="7702517B" w:rsidR="00A700A8" w:rsidRDefault="00A700A8" w:rsidP="00E71FC3">
      <w:pPr>
        <w:pStyle w:val="NoSpacing"/>
      </w:pPr>
      <w:r>
        <w:t xml:space="preserve">  6 Mar.1484</w:t>
      </w:r>
      <w:r>
        <w:tab/>
        <w:t xml:space="preserve">His father bequeathed him his lands and tenements in the parish of </w:t>
      </w:r>
    </w:p>
    <w:p w14:paraId="2EFCD1D9" w14:textId="2EB8ED33" w:rsidR="00A700A8" w:rsidRDefault="00A700A8" w:rsidP="00A700A8">
      <w:pPr>
        <w:pStyle w:val="NoSpacing"/>
      </w:pPr>
      <w:r>
        <w:tab/>
      </w:r>
      <w:r>
        <w:tab/>
      </w:r>
      <w:proofErr w:type="spellStart"/>
      <w:r>
        <w:t>Mapeham</w:t>
      </w:r>
      <w:proofErr w:type="spellEnd"/>
      <w:r>
        <w:t>, Kent, when he reached the age of 21 years.   (ibid.)</w:t>
      </w:r>
    </w:p>
    <w:p w14:paraId="0770938A" w14:textId="04D8CD72" w:rsidR="00A700A8" w:rsidRDefault="00A700A8" w:rsidP="00A700A8">
      <w:pPr>
        <w:pStyle w:val="NoSpacing"/>
      </w:pPr>
    </w:p>
    <w:p w14:paraId="0C4E4201" w14:textId="3146E94F" w:rsidR="00A700A8" w:rsidRDefault="00A700A8" w:rsidP="00A700A8">
      <w:pPr>
        <w:pStyle w:val="NoSpacing"/>
      </w:pPr>
    </w:p>
    <w:p w14:paraId="08713BBB" w14:textId="6E34F910" w:rsidR="00A700A8" w:rsidRPr="00A700A8" w:rsidRDefault="00A700A8" w:rsidP="00A700A8">
      <w:pPr>
        <w:pStyle w:val="NoSpacing"/>
      </w:pPr>
      <w:r>
        <w:t>26 March 2018</w:t>
      </w:r>
      <w:bookmarkStart w:id="0" w:name="_GoBack"/>
      <w:bookmarkEnd w:id="0"/>
    </w:p>
    <w:sectPr w:rsidR="00A700A8" w:rsidRPr="00A700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5D307" w14:textId="77777777" w:rsidR="00A700A8" w:rsidRDefault="00A700A8" w:rsidP="00E71FC3">
      <w:pPr>
        <w:spacing w:after="0" w:line="240" w:lineRule="auto"/>
      </w:pPr>
      <w:r>
        <w:separator/>
      </w:r>
    </w:p>
  </w:endnote>
  <w:endnote w:type="continuationSeparator" w:id="0">
    <w:p w14:paraId="759251B8" w14:textId="77777777" w:rsidR="00A700A8" w:rsidRDefault="00A700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750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EBD5F" w14:textId="77777777" w:rsidR="00A700A8" w:rsidRDefault="00A700A8" w:rsidP="00E71FC3">
      <w:pPr>
        <w:spacing w:after="0" w:line="240" w:lineRule="auto"/>
      </w:pPr>
      <w:r>
        <w:separator/>
      </w:r>
    </w:p>
  </w:footnote>
  <w:footnote w:type="continuationSeparator" w:id="0">
    <w:p w14:paraId="24FBC321" w14:textId="77777777" w:rsidR="00A700A8" w:rsidRDefault="00A700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0A8"/>
    <w:rsid w:val="001A7C09"/>
    <w:rsid w:val="00577BD5"/>
    <w:rsid w:val="00656CBA"/>
    <w:rsid w:val="006A1F77"/>
    <w:rsid w:val="00733BE7"/>
    <w:rsid w:val="00A700A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9A50B"/>
  <w15:chartTrackingRefBased/>
  <w15:docId w15:val="{2C8053DF-1380-4907-B45C-1736F9FA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2018-03-26T14:09:00Z</dcterms:created>
  <dcterms:modified xsi:type="dcterms:W3CDTF">2018-03-26T14:13:00Z</dcterms:modified>
</cp:coreProperties>
</file>